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3A56187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EC5AB1">
        <w:rPr>
          <w:rFonts w:ascii="Arial" w:hAnsi="Arial" w:cs="Arial"/>
          <w:b/>
          <w:bCs/>
          <w:sz w:val="24"/>
          <w:szCs w:val="24"/>
        </w:rPr>
        <w:t>0022</w:t>
      </w:r>
      <w:r w:rsidR="00BA1C9A">
        <w:rPr>
          <w:rFonts w:ascii="Arial" w:hAnsi="Arial" w:cs="Arial"/>
          <w:b/>
          <w:bCs/>
          <w:sz w:val="24"/>
          <w:szCs w:val="24"/>
        </w:rPr>
        <w:t>6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A3449A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224E2">
        <w:rPr>
          <w:rFonts w:ascii="Arial" w:hAnsi="Arial" w:cs="Arial"/>
          <w:b/>
        </w:rPr>
        <w:t>Ericsson</w:t>
      </w:r>
      <w:r w:rsidR="00535965">
        <w:rPr>
          <w:rFonts w:ascii="Arial" w:hAnsi="Arial" w:cs="Arial"/>
          <w:b/>
        </w:rPr>
        <w:t>,</w:t>
      </w:r>
      <w:r w:rsidR="00535965" w:rsidRPr="00535965">
        <w:rPr>
          <w:rFonts w:ascii="Arial" w:hAnsi="Arial" w:cs="Arial"/>
          <w:b/>
        </w:rPr>
        <w:t xml:space="preserve"> LG Electronics</w:t>
      </w:r>
    </w:p>
    <w:p w14:paraId="6A6266DB" w14:textId="01BA2142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484B" w:rsidRPr="00A2484B">
        <w:rPr>
          <w:rFonts w:ascii="Arial" w:hAnsi="Arial" w:cs="Arial"/>
          <w:b/>
        </w:rPr>
        <w:t>23.700-59:TR skeleton: Study on architecture enhancements of UAS, UAV and UAM; Phase 3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9F26AAD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</w:t>
      </w:r>
      <w:r w:rsidR="00A2484B">
        <w:rPr>
          <w:rFonts w:ascii="Arial" w:hAnsi="Arial" w:cs="Arial"/>
          <w:i/>
        </w:rPr>
        <w:t>the first version of the TR for this work.</w:t>
      </w:r>
    </w:p>
    <w:sectPr w:rsidR="00BC77C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F4CB" w14:textId="77777777" w:rsidR="00036743" w:rsidRDefault="00036743">
      <w:r>
        <w:separator/>
      </w:r>
    </w:p>
    <w:p w14:paraId="17C3C818" w14:textId="77777777" w:rsidR="00036743" w:rsidRDefault="00036743"/>
  </w:endnote>
  <w:endnote w:type="continuationSeparator" w:id="0">
    <w:p w14:paraId="4A11CC85" w14:textId="77777777" w:rsidR="00036743" w:rsidRDefault="00036743">
      <w:r>
        <w:continuationSeparator/>
      </w:r>
    </w:p>
    <w:p w14:paraId="27DFF0E5" w14:textId="77777777" w:rsidR="00036743" w:rsidRDefault="000367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19B7D" w14:textId="77777777" w:rsidR="00036743" w:rsidRDefault="00036743">
      <w:r>
        <w:separator/>
      </w:r>
    </w:p>
    <w:p w14:paraId="50F6FE40" w14:textId="77777777" w:rsidR="00036743" w:rsidRDefault="00036743"/>
  </w:footnote>
  <w:footnote w:type="continuationSeparator" w:id="0">
    <w:p w14:paraId="33628B2F" w14:textId="77777777" w:rsidR="00036743" w:rsidRDefault="00036743">
      <w:r>
        <w:continuationSeparator/>
      </w:r>
    </w:p>
    <w:p w14:paraId="66826735" w14:textId="77777777" w:rsidR="00036743" w:rsidRDefault="000367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602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2ED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4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60F9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0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20D4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62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106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0C0D56"/>
    <w:multiLevelType w:val="hybridMultilevel"/>
    <w:tmpl w:val="BDC24948"/>
    <w:lvl w:ilvl="0" w:tplc="43AA2E3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2"/>
  </w:num>
  <w:num w:numId="5" w16cid:durableId="402029806">
    <w:abstractNumId w:val="35"/>
  </w:num>
  <w:num w:numId="6" w16cid:durableId="183911276">
    <w:abstractNumId w:val="17"/>
  </w:num>
  <w:num w:numId="7" w16cid:durableId="937761992">
    <w:abstractNumId w:val="16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4"/>
  </w:num>
  <w:num w:numId="12" w16cid:durableId="1106772662">
    <w:abstractNumId w:val="37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8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6"/>
  </w:num>
  <w:num w:numId="31" w16cid:durableId="1930041192">
    <w:abstractNumId w:val="15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3"/>
  </w:num>
  <w:num w:numId="37" w16cid:durableId="302776327">
    <w:abstractNumId w:val="20"/>
  </w:num>
  <w:num w:numId="38" w16cid:durableId="2087410539">
    <w:abstractNumId w:val="23"/>
  </w:num>
  <w:num w:numId="39" w16cid:durableId="772819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340E"/>
    <w:rsid w:val="00014996"/>
    <w:rsid w:val="00020A85"/>
    <w:rsid w:val="00025BAB"/>
    <w:rsid w:val="00036743"/>
    <w:rsid w:val="00037F83"/>
    <w:rsid w:val="00044E71"/>
    <w:rsid w:val="000668F8"/>
    <w:rsid w:val="00071905"/>
    <w:rsid w:val="00086B19"/>
    <w:rsid w:val="000A00FC"/>
    <w:rsid w:val="000A0C49"/>
    <w:rsid w:val="000C0FDB"/>
    <w:rsid w:val="000C1E87"/>
    <w:rsid w:val="000D6E03"/>
    <w:rsid w:val="000E0E0A"/>
    <w:rsid w:val="001222BF"/>
    <w:rsid w:val="0012374A"/>
    <w:rsid w:val="00130DEE"/>
    <w:rsid w:val="00137ED1"/>
    <w:rsid w:val="001449B9"/>
    <w:rsid w:val="00172211"/>
    <w:rsid w:val="0017350A"/>
    <w:rsid w:val="00175794"/>
    <w:rsid w:val="00180FC4"/>
    <w:rsid w:val="00187F27"/>
    <w:rsid w:val="00190419"/>
    <w:rsid w:val="001A7182"/>
    <w:rsid w:val="001B6BB1"/>
    <w:rsid w:val="001D383B"/>
    <w:rsid w:val="002131B1"/>
    <w:rsid w:val="00246F02"/>
    <w:rsid w:val="00252019"/>
    <w:rsid w:val="00291D57"/>
    <w:rsid w:val="002A0B8E"/>
    <w:rsid w:val="002A5E4E"/>
    <w:rsid w:val="002B5B0A"/>
    <w:rsid w:val="002F02C4"/>
    <w:rsid w:val="00322651"/>
    <w:rsid w:val="00333706"/>
    <w:rsid w:val="00362A22"/>
    <w:rsid w:val="00364DB5"/>
    <w:rsid w:val="00370B6F"/>
    <w:rsid w:val="003C7D0C"/>
    <w:rsid w:val="003E5F50"/>
    <w:rsid w:val="004224E2"/>
    <w:rsid w:val="00426617"/>
    <w:rsid w:val="004340D1"/>
    <w:rsid w:val="00445A8B"/>
    <w:rsid w:val="004550BE"/>
    <w:rsid w:val="00464FFA"/>
    <w:rsid w:val="00482A1C"/>
    <w:rsid w:val="00483996"/>
    <w:rsid w:val="00483B16"/>
    <w:rsid w:val="004A73E7"/>
    <w:rsid w:val="004E0093"/>
    <w:rsid w:val="004F04EC"/>
    <w:rsid w:val="004F29C3"/>
    <w:rsid w:val="004F3DA8"/>
    <w:rsid w:val="00524CEF"/>
    <w:rsid w:val="0052690B"/>
    <w:rsid w:val="00527A49"/>
    <w:rsid w:val="00535965"/>
    <w:rsid w:val="0055649C"/>
    <w:rsid w:val="005720F9"/>
    <w:rsid w:val="00584810"/>
    <w:rsid w:val="005A67B9"/>
    <w:rsid w:val="005B69C8"/>
    <w:rsid w:val="005B6A2D"/>
    <w:rsid w:val="005C1D37"/>
    <w:rsid w:val="005D1150"/>
    <w:rsid w:val="005E1C34"/>
    <w:rsid w:val="005F1ECA"/>
    <w:rsid w:val="00615398"/>
    <w:rsid w:val="00620548"/>
    <w:rsid w:val="0067437C"/>
    <w:rsid w:val="006766C5"/>
    <w:rsid w:val="006A4A4E"/>
    <w:rsid w:val="006B1F3F"/>
    <w:rsid w:val="00702314"/>
    <w:rsid w:val="00742F46"/>
    <w:rsid w:val="007509A1"/>
    <w:rsid w:val="007658DA"/>
    <w:rsid w:val="007840C6"/>
    <w:rsid w:val="00792C7C"/>
    <w:rsid w:val="007D1890"/>
    <w:rsid w:val="007E24FD"/>
    <w:rsid w:val="007F55D1"/>
    <w:rsid w:val="007F6832"/>
    <w:rsid w:val="00821120"/>
    <w:rsid w:val="00846133"/>
    <w:rsid w:val="00861FAB"/>
    <w:rsid w:val="008732CA"/>
    <w:rsid w:val="008B0CBF"/>
    <w:rsid w:val="008C23AE"/>
    <w:rsid w:val="008E12E3"/>
    <w:rsid w:val="008E400F"/>
    <w:rsid w:val="008E6642"/>
    <w:rsid w:val="00900C50"/>
    <w:rsid w:val="00903360"/>
    <w:rsid w:val="00905D38"/>
    <w:rsid w:val="009512B7"/>
    <w:rsid w:val="009600D0"/>
    <w:rsid w:val="00974272"/>
    <w:rsid w:val="009865C3"/>
    <w:rsid w:val="00990E53"/>
    <w:rsid w:val="009A1BD6"/>
    <w:rsid w:val="009A2D48"/>
    <w:rsid w:val="009A4805"/>
    <w:rsid w:val="00A1623B"/>
    <w:rsid w:val="00A2484B"/>
    <w:rsid w:val="00A50935"/>
    <w:rsid w:val="00A56478"/>
    <w:rsid w:val="00AB0837"/>
    <w:rsid w:val="00AE4D20"/>
    <w:rsid w:val="00AE5206"/>
    <w:rsid w:val="00AF3447"/>
    <w:rsid w:val="00B24326"/>
    <w:rsid w:val="00B52947"/>
    <w:rsid w:val="00B568A1"/>
    <w:rsid w:val="00B61A92"/>
    <w:rsid w:val="00B9082F"/>
    <w:rsid w:val="00BA1C9A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874A5"/>
    <w:rsid w:val="00CB28A6"/>
    <w:rsid w:val="00CE04AE"/>
    <w:rsid w:val="00CE77DB"/>
    <w:rsid w:val="00D14AF8"/>
    <w:rsid w:val="00D31F8F"/>
    <w:rsid w:val="00D40544"/>
    <w:rsid w:val="00D41138"/>
    <w:rsid w:val="00D619EE"/>
    <w:rsid w:val="00D7742B"/>
    <w:rsid w:val="00D82D82"/>
    <w:rsid w:val="00DA6325"/>
    <w:rsid w:val="00DD7F98"/>
    <w:rsid w:val="00DE0928"/>
    <w:rsid w:val="00E011C6"/>
    <w:rsid w:val="00E04FEE"/>
    <w:rsid w:val="00E21C16"/>
    <w:rsid w:val="00E43CF7"/>
    <w:rsid w:val="00E44AC4"/>
    <w:rsid w:val="00E8168D"/>
    <w:rsid w:val="00E9156F"/>
    <w:rsid w:val="00EB6A71"/>
    <w:rsid w:val="00EB6FD0"/>
    <w:rsid w:val="00EC5AB1"/>
    <w:rsid w:val="00EE5512"/>
    <w:rsid w:val="00EF19EE"/>
    <w:rsid w:val="00F2046E"/>
    <w:rsid w:val="00F702DF"/>
    <w:rsid w:val="00FA2870"/>
    <w:rsid w:val="00FB11BF"/>
    <w:rsid w:val="00FE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A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styleId="Hyperlink">
    <w:name w:val="Hyperlink"/>
    <w:basedOn w:val="DefaultParagraphFont"/>
    <w:uiPriority w:val="99"/>
    <w:unhideWhenUsed/>
    <w:rsid w:val="006766C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1C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EricssonSS0109</cp:lastModifiedBy>
  <cp:revision>4</cp:revision>
  <cp:lastPrinted>2003-09-26T02:29:00Z</cp:lastPrinted>
  <dcterms:created xsi:type="dcterms:W3CDTF">2024-01-11T17:20:00Z</dcterms:created>
  <dcterms:modified xsi:type="dcterms:W3CDTF">2024-01-11T17:22:00Z</dcterms:modified>
</cp:coreProperties>
</file>